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B97B4" w14:textId="77777777" w:rsidR="003C16F5" w:rsidRDefault="003C16F5" w:rsidP="003C16F5">
      <w:pPr>
        <w:pStyle w:val="NoSpacing"/>
      </w:pPr>
      <w:r>
        <w:rPr>
          <w:u w:val="single"/>
        </w:rPr>
        <w:t>Thomas MASON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6497C5FB" w14:textId="77777777" w:rsidR="003C16F5" w:rsidRDefault="003C16F5" w:rsidP="003C16F5">
      <w:pPr>
        <w:pStyle w:val="NoSpacing"/>
      </w:pPr>
      <w:r>
        <w:t>of Stoke Ferry, Norfolk. Husbandman.</w:t>
      </w:r>
    </w:p>
    <w:p w14:paraId="2D93161C" w14:textId="77777777" w:rsidR="003C16F5" w:rsidRDefault="003C16F5" w:rsidP="003C16F5">
      <w:pPr>
        <w:pStyle w:val="NoSpacing"/>
      </w:pPr>
    </w:p>
    <w:p w14:paraId="7EC40789" w14:textId="77777777" w:rsidR="003C16F5" w:rsidRDefault="003C16F5" w:rsidP="003C16F5">
      <w:pPr>
        <w:pStyle w:val="NoSpacing"/>
      </w:pPr>
    </w:p>
    <w:p w14:paraId="41620B08" w14:textId="77777777" w:rsidR="003C16F5" w:rsidRDefault="003C16F5" w:rsidP="003C16F5">
      <w:pPr>
        <w:pStyle w:val="NoSpacing"/>
      </w:pPr>
      <w:r>
        <w:tab/>
        <w:t>1484</w:t>
      </w:r>
      <w:r>
        <w:tab/>
        <w:t xml:space="preserve">Elizabeth </w:t>
      </w:r>
      <w:proofErr w:type="spellStart"/>
      <w:r>
        <w:t>Saltmershe</w:t>
      </w:r>
      <w:proofErr w:type="spellEnd"/>
      <w:r>
        <w:t>(q.v.) brought a plaint of debt against him.</w:t>
      </w:r>
    </w:p>
    <w:p w14:paraId="694DF9E9" w14:textId="77777777" w:rsidR="003C16F5" w:rsidRDefault="003C16F5" w:rsidP="003C16F5">
      <w:pPr>
        <w:pStyle w:val="NoSpacing"/>
      </w:pPr>
      <w:r>
        <w:tab/>
      </w:r>
      <w:r>
        <w:tab/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6F794ED6" w14:textId="77777777" w:rsidR="003C16F5" w:rsidRDefault="003C16F5" w:rsidP="003C16F5">
      <w:pPr>
        <w:pStyle w:val="NoSpacing"/>
      </w:pPr>
    </w:p>
    <w:p w14:paraId="1BD256DD" w14:textId="77777777" w:rsidR="003C16F5" w:rsidRDefault="003C16F5" w:rsidP="003C16F5">
      <w:pPr>
        <w:pStyle w:val="NoSpacing"/>
      </w:pPr>
    </w:p>
    <w:p w14:paraId="6F5B1E25" w14:textId="77777777" w:rsidR="003C16F5" w:rsidRDefault="003C16F5" w:rsidP="003C16F5">
      <w:pPr>
        <w:pStyle w:val="NoSpacing"/>
      </w:pPr>
      <w:r>
        <w:t>12 December 2018</w:t>
      </w:r>
    </w:p>
    <w:p w14:paraId="61D640A8" w14:textId="77777777" w:rsidR="006B2F86" w:rsidRPr="00E71FC3" w:rsidRDefault="003C16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997A1" w14:textId="77777777" w:rsidR="003C16F5" w:rsidRDefault="003C16F5" w:rsidP="00E71FC3">
      <w:pPr>
        <w:spacing w:after="0" w:line="240" w:lineRule="auto"/>
      </w:pPr>
      <w:r>
        <w:separator/>
      </w:r>
    </w:p>
  </w:endnote>
  <w:endnote w:type="continuationSeparator" w:id="0">
    <w:p w14:paraId="43E0EA3D" w14:textId="77777777" w:rsidR="003C16F5" w:rsidRDefault="003C16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0AC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B5242" w14:textId="77777777" w:rsidR="003C16F5" w:rsidRDefault="003C16F5" w:rsidP="00E71FC3">
      <w:pPr>
        <w:spacing w:after="0" w:line="240" w:lineRule="auto"/>
      </w:pPr>
      <w:r>
        <w:separator/>
      </w:r>
    </w:p>
  </w:footnote>
  <w:footnote w:type="continuationSeparator" w:id="0">
    <w:p w14:paraId="3A21B47F" w14:textId="77777777" w:rsidR="003C16F5" w:rsidRDefault="003C16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6F5"/>
    <w:rsid w:val="001A7C09"/>
    <w:rsid w:val="003C16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C876E"/>
  <w15:chartTrackingRefBased/>
  <w15:docId w15:val="{110A8487-D90B-4013-A706-B51C75F8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C16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2018-12-15T19:40:00Z</dcterms:created>
  <dcterms:modified xsi:type="dcterms:W3CDTF">2018-12-15T19:41:00Z</dcterms:modified>
</cp:coreProperties>
</file>